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C462A" w:rsidRPr="009E37DF" w:rsidRDefault="000C462A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:rsidR="000C462A" w:rsidRPr="009E37DF" w:rsidRDefault="000C462A">
      <w:pPr>
        <w:rPr>
          <w:sz w:val="20"/>
          <w:szCs w:val="20"/>
          <w:lang w:val="mk-MK"/>
        </w:rPr>
      </w:pPr>
      <w:r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8240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0C462A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0C462A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:rsidR="000C462A" w:rsidRDefault="000C462A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:rsidR="000C462A" w:rsidRDefault="000C462A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:rsidR="000C462A" w:rsidRDefault="000C462A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0C462A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9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9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0C462A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0C462A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:rsidR="000C462A" w:rsidRDefault="000C462A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0C462A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:rsidR="000C462A" w:rsidRDefault="000C462A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:rsidR="000C462A" w:rsidRPr="00DF7615" w:rsidRDefault="000C462A">
      <w:pPr>
        <w:pStyle w:val="Footer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Назив на субјектот__</w:t>
      </w:r>
      <w:r w:rsidRPr="00DF7615">
        <w:rPr>
          <w:b/>
          <w:sz w:val="20"/>
          <w:szCs w:val="20"/>
          <w:lang w:val="mk-MK"/>
        </w:rPr>
        <w:t>ОМБУ ЛАЗО МИЦЕВ  РАЛЕ</w:t>
      </w:r>
      <w:r w:rsidRPr="009E37DF">
        <w:rPr>
          <w:sz w:val="20"/>
          <w:szCs w:val="20"/>
          <w:lang w:val="en-US"/>
        </w:rPr>
        <w:t>_______________</w:t>
      </w:r>
      <w:r>
        <w:rPr>
          <w:sz w:val="20"/>
          <w:szCs w:val="20"/>
          <w:lang w:val="en-US"/>
        </w:rPr>
        <w:t>_______</w:t>
      </w:r>
    </w:p>
    <w:p w:rsidR="000C462A" w:rsidRPr="00DF7615" w:rsidRDefault="000C462A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s-ES"/>
        </w:rPr>
        <w:t xml:space="preserve">Адреса, седиште и телефон </w:t>
      </w:r>
      <w:r w:rsidRPr="009E37DF">
        <w:rPr>
          <w:sz w:val="20"/>
          <w:szCs w:val="20"/>
          <w:lang w:val="en-US"/>
        </w:rPr>
        <w:t>___</w:t>
      </w:r>
      <w:r>
        <w:rPr>
          <w:b/>
          <w:sz w:val="20"/>
          <w:szCs w:val="20"/>
          <w:lang w:val="mk-MK"/>
        </w:rPr>
        <w:t>БРАКА МИЛАДИНОВ</w:t>
      </w:r>
      <w:r>
        <w:rPr>
          <w:b/>
          <w:sz w:val="20"/>
          <w:szCs w:val="20"/>
          <w:lang w:val="en-US"/>
        </w:rPr>
        <w:t>ЦИ</w:t>
      </w:r>
      <w:r w:rsidRPr="00DF7615">
        <w:rPr>
          <w:b/>
          <w:sz w:val="20"/>
          <w:szCs w:val="20"/>
          <w:lang w:val="mk-MK"/>
        </w:rPr>
        <w:t xml:space="preserve">  ББ  КАВАДАРЦИ  415-029</w:t>
      </w:r>
      <w:r>
        <w:rPr>
          <w:sz w:val="20"/>
          <w:szCs w:val="20"/>
          <w:lang w:val="en-US"/>
        </w:rPr>
        <w:t>__</w:t>
      </w:r>
    </w:p>
    <w:p w:rsidR="000C462A" w:rsidRPr="00DF7615" w:rsidRDefault="000C462A">
      <w:pPr>
        <w:spacing w:line="360" w:lineRule="auto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 xml:space="preserve">Адреса за е-пошта </w:t>
      </w:r>
      <w:r w:rsidRPr="00DF7615">
        <w:rPr>
          <w:b/>
          <w:sz w:val="20"/>
          <w:szCs w:val="20"/>
          <w:lang w:val="mk-MK"/>
        </w:rPr>
        <w:t>____</w:t>
      </w:r>
      <w:r w:rsidRPr="00DF7615">
        <w:rPr>
          <w:b/>
          <w:sz w:val="20"/>
          <w:szCs w:val="20"/>
          <w:lang w:val="en-US"/>
        </w:rPr>
        <w:t>lazomicev_rale@yahoo</w:t>
      </w:r>
      <w:r w:rsidRPr="00DF7615">
        <w:rPr>
          <w:b/>
          <w:sz w:val="20"/>
          <w:szCs w:val="20"/>
          <w:lang w:val="mk-MK"/>
        </w:rPr>
        <w:t>___________________________</w:t>
      </w:r>
    </w:p>
    <w:p w:rsidR="000C462A" w:rsidRPr="00DF7615" w:rsidRDefault="000C462A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Единствен даночен број</w:t>
      </w:r>
      <w:r w:rsidRPr="00DF7615">
        <w:rPr>
          <w:b/>
          <w:sz w:val="20"/>
          <w:szCs w:val="20"/>
          <w:lang w:val="en-US"/>
        </w:rPr>
        <w:t>_____</w:t>
      </w:r>
      <w:r w:rsidRPr="00DF7615">
        <w:rPr>
          <w:b/>
          <w:sz w:val="20"/>
          <w:szCs w:val="20"/>
          <w:lang w:val="mk-MK"/>
        </w:rPr>
        <w:t>4011992107770</w:t>
      </w:r>
      <w:r w:rsidRPr="009E37DF">
        <w:rPr>
          <w:sz w:val="20"/>
          <w:szCs w:val="20"/>
          <w:lang w:val="en-US"/>
        </w:rPr>
        <w:t>______</w:t>
      </w:r>
      <w:r>
        <w:rPr>
          <w:sz w:val="20"/>
          <w:szCs w:val="20"/>
          <w:lang w:val="en-US"/>
        </w:rPr>
        <w:t>_______________________</w:t>
      </w:r>
    </w:p>
    <w:p w:rsidR="000C462A" w:rsidRPr="009E37DF" w:rsidRDefault="000C462A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:rsidR="000C462A" w:rsidRPr="009E37DF" w:rsidRDefault="000C462A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:rsidR="000C462A" w:rsidRPr="009E37DF" w:rsidRDefault="000C462A">
      <w:pPr>
        <w:jc w:val="center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во периодот  </w:t>
      </w:r>
      <w:r w:rsidRPr="00DF7615">
        <w:rPr>
          <w:b/>
          <w:sz w:val="20"/>
          <w:szCs w:val="20"/>
          <w:lang w:val="mk-MK"/>
        </w:rPr>
        <w:t>од 01.01.____ до 31.12. ____ 201</w:t>
      </w:r>
      <w:r>
        <w:rPr>
          <w:b/>
          <w:sz w:val="20"/>
          <w:szCs w:val="20"/>
          <w:lang w:val="mk-MK"/>
        </w:rPr>
        <w:t>7</w:t>
      </w:r>
      <w:r w:rsidRPr="009E37DF">
        <w:rPr>
          <w:sz w:val="20"/>
          <w:szCs w:val="20"/>
          <w:lang w:val="mk-MK"/>
        </w:rPr>
        <w:t>година</w:t>
      </w:r>
    </w:p>
    <w:p w:rsidR="000C462A" w:rsidRPr="009E37DF" w:rsidRDefault="000C462A">
      <w:pPr>
        <w:jc w:val="center"/>
        <w:rPr>
          <w:b/>
          <w:sz w:val="20"/>
          <w:szCs w:val="20"/>
          <w:lang w:val="mk-MK"/>
        </w:rPr>
      </w:pPr>
    </w:p>
    <w:p w:rsidR="000C462A" w:rsidRPr="009E37DF" w:rsidRDefault="000C462A">
      <w:pPr>
        <w:rPr>
          <w:sz w:val="20"/>
          <w:szCs w:val="20"/>
          <w:lang w:val="mk-MK"/>
        </w:rPr>
      </w:pPr>
    </w:p>
    <w:tbl>
      <w:tblPr>
        <w:tblW w:w="10246" w:type="dxa"/>
        <w:tblInd w:w="108" w:type="dxa"/>
        <w:tblLayout w:type="fixed"/>
        <w:tblLook w:val="0000"/>
      </w:tblPr>
      <w:tblGrid>
        <w:gridCol w:w="699"/>
        <w:gridCol w:w="1955"/>
        <w:gridCol w:w="5487"/>
        <w:gridCol w:w="2089"/>
        <w:gridCol w:w="16"/>
      </w:tblGrid>
      <w:tr w:rsidR="000C462A" w:rsidRPr="009E37DF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0C462A" w:rsidRPr="009E37DF" w:rsidRDefault="000C462A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:rsidR="000C462A" w:rsidRPr="009E37DF" w:rsidRDefault="000C462A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:rsidR="000C462A" w:rsidRPr="009E37DF" w:rsidRDefault="000C462A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0C462A" w:rsidRPr="009E37DF" w:rsidRDefault="000C462A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0C462A" w:rsidRPr="009E37DF" w:rsidRDefault="000C462A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0C462A" w:rsidRPr="009E37DF" w:rsidRDefault="000C462A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Остварени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приходи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:rsidR="000C462A" w:rsidRPr="009E37DF" w:rsidRDefault="000C462A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:rsidR="000C462A" w:rsidRPr="009E37DF" w:rsidRDefault="000C462A">
            <w:pPr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</w:tr>
      <w:tr w:rsidR="000C462A" w:rsidRPr="009E37DF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:rsidR="000C462A" w:rsidRPr="009E37DF" w:rsidRDefault="000C462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cs="Arial"/>
                <w:sz w:val="20"/>
                <w:szCs w:val="20"/>
              </w:rPr>
              <w:t>ласа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0C462A" w:rsidRPr="009E37DF" w:rsidRDefault="000C462A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0C462A" w:rsidRPr="009E37DF" w:rsidRDefault="000C462A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sz w:val="20"/>
                <w:szCs w:val="20"/>
              </w:rPr>
            </w:pPr>
          </w:p>
        </w:tc>
      </w:tr>
      <w:tr w:rsidR="000C462A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C462A" w:rsidRPr="00DF7615" w:rsidRDefault="000C462A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85.20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C462A" w:rsidRPr="00DF7615" w:rsidRDefault="000C462A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ОСНОВНО  ОБРАЗОВАНИЕ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0C462A" w:rsidRPr="00C576DF" w:rsidRDefault="000C462A" w:rsidP="00DF7615">
            <w:pPr>
              <w:snapToGrid w:val="0"/>
              <w:jc w:val="right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753.744</w:t>
            </w:r>
          </w:p>
        </w:tc>
      </w:tr>
      <w:tr w:rsidR="000C462A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0C462A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0C462A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0C462A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0C462A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0C462A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0C462A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0C462A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0C462A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0C462A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0C462A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0C462A" w:rsidRPr="009E37DF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0C462A" w:rsidRPr="009E37DF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0C462A" w:rsidRPr="009E37DF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462A" w:rsidRPr="009E37DF" w:rsidRDefault="000C462A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t>НКД</w:t>
            </w:r>
          </w:p>
          <w:p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0C462A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:rsidR="000C462A" w:rsidRPr="009E37DF" w:rsidRDefault="000C462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0C462A" w:rsidRPr="009E37DF" w:rsidRDefault="000C462A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0C462A" w:rsidRPr="009E37DF" w:rsidRDefault="000C462A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0C462A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0C462A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0C462A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0C462A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62A" w:rsidRPr="009E37DF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0C462A" w:rsidRPr="009E37DF" w:rsidRDefault="000C462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C462A" w:rsidRPr="009E37DF" w:rsidRDefault="000C462A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0C462A" w:rsidRPr="009E37DF" w:rsidRDefault="000C462A">
      <w:pPr>
        <w:rPr>
          <w:sz w:val="20"/>
          <w:szCs w:val="20"/>
        </w:rPr>
      </w:pPr>
    </w:p>
    <w:p w:rsidR="000C462A" w:rsidRPr="009E37DF" w:rsidRDefault="000C462A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:rsidR="000C462A" w:rsidRPr="009E37DF" w:rsidRDefault="000C462A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:rsidR="000C462A" w:rsidRPr="009E37DF" w:rsidRDefault="000C462A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:rsidR="000C462A" w:rsidRPr="009E37DF" w:rsidRDefault="000C462A">
      <w:pPr>
        <w:rPr>
          <w:sz w:val="20"/>
          <w:szCs w:val="20"/>
          <w:lang w:val="mk-MK"/>
        </w:rPr>
      </w:pPr>
    </w:p>
    <w:p w:rsidR="000C462A" w:rsidRPr="009E37DF" w:rsidRDefault="000C462A">
      <w:pPr>
        <w:rPr>
          <w:sz w:val="20"/>
          <w:szCs w:val="20"/>
          <w:lang w:val="mk-MK"/>
        </w:rPr>
      </w:pPr>
    </w:p>
    <w:p w:rsidR="000C462A" w:rsidRPr="009E37DF" w:rsidRDefault="000C462A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РЕГИСТРИРАНА ПРЕТЕЖНА ДЕЈНОСТ (Со назначување на шифра </w:t>
      </w:r>
      <w:r w:rsidRPr="009E37DF">
        <w:rPr>
          <w:sz w:val="20"/>
          <w:szCs w:val="20"/>
          <w:lang w:val="mk-MK"/>
        </w:rPr>
        <w:t xml:space="preserve">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:rsidR="000C462A" w:rsidRPr="009E37DF" w:rsidRDefault="000C462A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0C462A" w:rsidRPr="009E37DF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462A" w:rsidRPr="009E37DF" w:rsidRDefault="000C462A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462A" w:rsidRPr="009E37DF" w:rsidRDefault="000C462A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462A" w:rsidRPr="009E37DF" w:rsidRDefault="000C462A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62A" w:rsidRPr="009E37DF" w:rsidRDefault="000C462A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0</w:t>
            </w:r>
          </w:p>
        </w:tc>
      </w:tr>
    </w:tbl>
    <w:p w:rsidR="000C462A" w:rsidRPr="00F5300F" w:rsidRDefault="000C462A">
      <w:pPr>
        <w:pBdr>
          <w:bottom w:val="single" w:sz="8" w:space="1" w:color="000000"/>
        </w:pBd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 </w:t>
      </w:r>
      <w:r>
        <w:rPr>
          <w:sz w:val="20"/>
          <w:szCs w:val="20"/>
          <w:lang w:val="mk-MK"/>
        </w:rPr>
        <w:t xml:space="preserve">                                основно образование</w:t>
      </w:r>
    </w:p>
    <w:p w:rsidR="000C462A" w:rsidRPr="009E37DF" w:rsidRDefault="000C462A">
      <w:pPr>
        <w:jc w:val="both"/>
        <w:rPr>
          <w:sz w:val="20"/>
          <w:szCs w:val="20"/>
          <w:lang w:val="mk-MK"/>
        </w:rPr>
      </w:pPr>
    </w:p>
    <w:p w:rsidR="000C462A" w:rsidRPr="009E37DF" w:rsidRDefault="000C462A">
      <w:pPr>
        <w:jc w:val="both"/>
        <w:rPr>
          <w:sz w:val="20"/>
          <w:szCs w:val="20"/>
          <w:lang w:val="es-ES"/>
        </w:rPr>
      </w:pPr>
    </w:p>
    <w:p w:rsidR="000C462A" w:rsidRPr="009E37DF" w:rsidRDefault="000C462A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:rsidR="000C462A" w:rsidRPr="009E37DF" w:rsidRDefault="000C462A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0C462A" w:rsidRPr="009E37DF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462A" w:rsidRPr="009E37DF" w:rsidRDefault="000C462A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462A" w:rsidRPr="009E37DF" w:rsidRDefault="000C462A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462A" w:rsidRPr="009E37DF" w:rsidRDefault="000C462A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62A" w:rsidRPr="009E37DF" w:rsidRDefault="000C462A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:rsidR="000C462A" w:rsidRPr="009E37DF" w:rsidRDefault="000C462A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(Со назначување на шифра</w:t>
      </w:r>
      <w:r w:rsidRPr="009E37DF">
        <w:rPr>
          <w:sz w:val="20"/>
          <w:szCs w:val="20"/>
          <w:lang w:val="mk-MK"/>
        </w:rPr>
        <w:t xml:space="preserve"> 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:rsidR="000C462A" w:rsidRPr="009E37DF" w:rsidRDefault="000C462A">
      <w:pPr>
        <w:rPr>
          <w:sz w:val="20"/>
          <w:szCs w:val="20"/>
        </w:rPr>
      </w:pPr>
    </w:p>
    <w:p w:rsidR="000C462A" w:rsidRPr="009E37DF" w:rsidRDefault="000C462A">
      <w:pPr>
        <w:jc w:val="center"/>
        <w:rPr>
          <w:sz w:val="20"/>
          <w:szCs w:val="20"/>
          <w:lang w:val="mk-MK"/>
        </w:rPr>
      </w:pPr>
    </w:p>
    <w:p w:rsidR="000C462A" w:rsidRPr="009E37DF" w:rsidRDefault="000C462A">
      <w:pPr>
        <w:rPr>
          <w:sz w:val="20"/>
          <w:szCs w:val="20"/>
          <w:lang w:val="mk-MK"/>
        </w:rPr>
      </w:pPr>
      <w:r w:rsidRPr="009E37DF">
        <w:rPr>
          <w:color w:val="000000"/>
          <w:sz w:val="20"/>
          <w:szCs w:val="20"/>
          <w:lang w:val="es-ES"/>
        </w:rPr>
        <w:t xml:space="preserve">Лице одговорно за составување на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9E37DF">
        <w:rPr>
          <w:sz w:val="20"/>
          <w:szCs w:val="20"/>
          <w:lang w:val="en-US"/>
        </w:rPr>
        <w:t>:</w:t>
      </w:r>
    </w:p>
    <w:p w:rsidR="000C462A" w:rsidRPr="009E37DF" w:rsidRDefault="000C462A">
      <w:pPr>
        <w:rPr>
          <w:sz w:val="20"/>
          <w:szCs w:val="20"/>
          <w:lang w:val="mk-MK"/>
        </w:rPr>
      </w:pPr>
    </w:p>
    <w:p w:rsidR="000C462A" w:rsidRPr="00DF7615" w:rsidRDefault="000C462A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Име и презиме _</w:t>
      </w:r>
      <w:r>
        <w:rPr>
          <w:sz w:val="20"/>
          <w:szCs w:val="20"/>
          <w:lang w:val="mk-MK"/>
        </w:rPr>
        <w:t>НИКОЛИНА ДИМИТРОВА</w:t>
      </w:r>
      <w:r>
        <w:rPr>
          <w:sz w:val="20"/>
          <w:szCs w:val="20"/>
          <w:lang w:val="en-US"/>
        </w:rPr>
        <w:t>____</w:t>
      </w:r>
    </w:p>
    <w:p w:rsidR="000C462A" w:rsidRPr="009E37DF" w:rsidRDefault="000C462A" w:rsidP="00127250">
      <w:pPr>
        <w:rPr>
          <w:sz w:val="20"/>
          <w:szCs w:val="20"/>
          <w:lang w:val="mk-MK"/>
        </w:rPr>
      </w:pPr>
    </w:p>
    <w:p w:rsidR="000C462A" w:rsidRPr="009E37DF" w:rsidRDefault="000C462A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:rsidR="000C462A" w:rsidRPr="009E37DF" w:rsidRDefault="000C462A">
      <w:pPr>
        <w:ind w:left="720" w:firstLine="720"/>
        <w:rPr>
          <w:sz w:val="20"/>
          <w:szCs w:val="20"/>
        </w:rPr>
      </w:pPr>
    </w:p>
    <w:p w:rsidR="000C462A" w:rsidRPr="009E37DF" w:rsidRDefault="000C462A">
      <w:pPr>
        <w:rPr>
          <w:sz w:val="20"/>
          <w:szCs w:val="20"/>
          <w:lang w:val="en-US"/>
        </w:rPr>
      </w:pPr>
    </w:p>
    <w:p w:rsidR="000C462A" w:rsidRPr="009E37DF" w:rsidRDefault="000C462A">
      <w:pPr>
        <w:rPr>
          <w:sz w:val="20"/>
          <w:szCs w:val="20"/>
          <w:lang w:val="mk-MK"/>
        </w:rPr>
      </w:pPr>
      <w:bookmarkStart w:id="0" w:name="SwXTextPosition7124"/>
      <w:bookmarkStart w:id="1" w:name="SwXTextPosition7127"/>
      <w:bookmarkEnd w:id="0"/>
      <w:bookmarkEnd w:id="1"/>
      <w:r w:rsidRPr="009E37DF">
        <w:rPr>
          <w:sz w:val="20"/>
          <w:szCs w:val="20"/>
          <w:lang w:val="mk-MK"/>
        </w:rPr>
        <w:t>Во _</w:t>
      </w:r>
      <w:r>
        <w:rPr>
          <w:sz w:val="20"/>
          <w:szCs w:val="20"/>
          <w:lang w:val="mk-MK"/>
        </w:rPr>
        <w:t>КАВАДАРЦИ____</w:t>
      </w:r>
    </w:p>
    <w:p w:rsidR="000C462A" w:rsidRPr="009E37DF" w:rsidRDefault="000C462A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:rsidR="000C462A" w:rsidRPr="009E37DF" w:rsidRDefault="000C462A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>28.02.2018____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</w:p>
    <w:p w:rsidR="000C462A" w:rsidRPr="009E37DF" w:rsidRDefault="000C462A">
      <w:pPr>
        <w:rPr>
          <w:sz w:val="20"/>
          <w:szCs w:val="20"/>
          <w:lang w:val="mk-MK"/>
        </w:rPr>
      </w:pPr>
    </w:p>
    <w:p w:rsidR="000C462A" w:rsidRDefault="000C462A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  <w:t>В.Д. ДИРЕКТОР</w:t>
      </w:r>
    </w:p>
    <w:p w:rsidR="000C462A" w:rsidRPr="009E37DF" w:rsidRDefault="000C462A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                                                                                                                                                ГОРАН ЈАНЕВ</w:t>
      </w:r>
    </w:p>
    <w:p w:rsidR="000C462A" w:rsidRPr="009E37DF" w:rsidRDefault="000C462A">
      <w:pPr>
        <w:rPr>
          <w:sz w:val="20"/>
          <w:szCs w:val="20"/>
          <w:lang w:val="mk-MK"/>
        </w:rPr>
      </w:pPr>
    </w:p>
    <w:p w:rsidR="000C462A" w:rsidRDefault="000C462A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:rsidR="000C462A" w:rsidRDefault="000C462A">
      <w:pPr>
        <w:rPr>
          <w:sz w:val="20"/>
          <w:szCs w:val="20"/>
          <w:lang w:val="mk-MK"/>
        </w:rPr>
      </w:pPr>
    </w:p>
    <w:p w:rsidR="000C462A" w:rsidRDefault="000C462A">
      <w:pPr>
        <w:rPr>
          <w:sz w:val="20"/>
          <w:szCs w:val="20"/>
          <w:lang w:val="mk-MK"/>
        </w:rPr>
      </w:pPr>
    </w:p>
    <w:p w:rsidR="000C462A" w:rsidRDefault="000C462A">
      <w:pPr>
        <w:rPr>
          <w:sz w:val="20"/>
          <w:szCs w:val="20"/>
          <w:lang w:val="mk-MK"/>
        </w:rPr>
      </w:pPr>
    </w:p>
    <w:p w:rsidR="000C462A" w:rsidRDefault="000C462A">
      <w:pPr>
        <w:rPr>
          <w:sz w:val="20"/>
          <w:szCs w:val="20"/>
          <w:lang w:val="mk-MK"/>
        </w:rPr>
      </w:pPr>
    </w:p>
    <w:p w:rsidR="000C462A" w:rsidRDefault="000C462A">
      <w:pPr>
        <w:rPr>
          <w:sz w:val="20"/>
          <w:szCs w:val="20"/>
          <w:lang w:val="mk-MK"/>
        </w:rPr>
      </w:pPr>
    </w:p>
    <w:p w:rsidR="000C462A" w:rsidRDefault="000C462A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:rsidR="000C462A" w:rsidRPr="009E37DF" w:rsidRDefault="000C462A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0C462A" w:rsidRPr="009E37DF" w:rsidSect="000C7685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62A" w:rsidRDefault="000C462A">
      <w:r>
        <w:separator/>
      </w:r>
    </w:p>
  </w:endnote>
  <w:endnote w:type="continuationSeparator" w:id="0">
    <w:p w:rsidR="000C462A" w:rsidRDefault="000C4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62A" w:rsidRDefault="000C462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62A" w:rsidRDefault="000C462A">
      <w:r>
        <w:separator/>
      </w:r>
    </w:p>
  </w:footnote>
  <w:footnote w:type="continuationSeparator" w:id="0">
    <w:p w:rsidR="000C462A" w:rsidRDefault="000C46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4751"/>
    <w:rsid w:val="00080852"/>
    <w:rsid w:val="00093BE1"/>
    <w:rsid w:val="000A71D7"/>
    <w:rsid w:val="000C462A"/>
    <w:rsid w:val="000C7685"/>
    <w:rsid w:val="000E5AF2"/>
    <w:rsid w:val="00126C18"/>
    <w:rsid w:val="00127250"/>
    <w:rsid w:val="001D1D10"/>
    <w:rsid w:val="001F48BA"/>
    <w:rsid w:val="00216CF7"/>
    <w:rsid w:val="002400B1"/>
    <w:rsid w:val="00250753"/>
    <w:rsid w:val="002550E8"/>
    <w:rsid w:val="002752AD"/>
    <w:rsid w:val="0029113C"/>
    <w:rsid w:val="002C0AE0"/>
    <w:rsid w:val="002E6EBF"/>
    <w:rsid w:val="002F619F"/>
    <w:rsid w:val="002F6E39"/>
    <w:rsid w:val="0031648F"/>
    <w:rsid w:val="00370FE2"/>
    <w:rsid w:val="00485116"/>
    <w:rsid w:val="004C1653"/>
    <w:rsid w:val="005925E3"/>
    <w:rsid w:val="005D4EEE"/>
    <w:rsid w:val="00666C00"/>
    <w:rsid w:val="006B2B7B"/>
    <w:rsid w:val="006B6E89"/>
    <w:rsid w:val="006D0E0F"/>
    <w:rsid w:val="00736E0E"/>
    <w:rsid w:val="00750027"/>
    <w:rsid w:val="007C5A4F"/>
    <w:rsid w:val="007E6F6C"/>
    <w:rsid w:val="00820BD2"/>
    <w:rsid w:val="008814EE"/>
    <w:rsid w:val="008C7514"/>
    <w:rsid w:val="008D0EC3"/>
    <w:rsid w:val="00955C36"/>
    <w:rsid w:val="009C0086"/>
    <w:rsid w:val="009E37DF"/>
    <w:rsid w:val="00A94420"/>
    <w:rsid w:val="00B32191"/>
    <w:rsid w:val="00B34751"/>
    <w:rsid w:val="00B72FF0"/>
    <w:rsid w:val="00B835D4"/>
    <w:rsid w:val="00B92C06"/>
    <w:rsid w:val="00BF6681"/>
    <w:rsid w:val="00C576DF"/>
    <w:rsid w:val="00C64D3D"/>
    <w:rsid w:val="00C73B94"/>
    <w:rsid w:val="00C75050"/>
    <w:rsid w:val="00D47209"/>
    <w:rsid w:val="00D51707"/>
    <w:rsid w:val="00D95092"/>
    <w:rsid w:val="00DC0857"/>
    <w:rsid w:val="00DF7615"/>
    <w:rsid w:val="00E077CC"/>
    <w:rsid w:val="00E23585"/>
    <w:rsid w:val="00E403FF"/>
    <w:rsid w:val="00E74051"/>
    <w:rsid w:val="00EA623E"/>
    <w:rsid w:val="00EF7956"/>
    <w:rsid w:val="00F268A3"/>
    <w:rsid w:val="00F53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numPr>
        <w:numId w:val="1"/>
      </w:numPr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D0E0F"/>
    <w:rPr>
      <w:rFonts w:ascii="Cambria" w:hAnsi="Cambria" w:cs="Times New Roman"/>
      <w:b/>
      <w:bCs/>
      <w:kern w:val="32"/>
      <w:sz w:val="32"/>
      <w:szCs w:val="32"/>
      <w:lang w:val="en-GB" w:eastAsia="ar-SA" w:bidi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D0E0F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D0E0F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0E0F"/>
    <w:rPr>
      <w:rFonts w:cs="Times New Roman"/>
      <w:sz w:val="2"/>
      <w:lang w:val="en-GB" w:eastAsia="ar-SA" w:bidi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D0E0F"/>
    <w:rPr>
      <w:rFonts w:ascii="Arial Narrow" w:hAnsi="Arial Narrow" w:cs="Times New Roman"/>
      <w:sz w:val="24"/>
      <w:szCs w:val="24"/>
      <w:lang w:val="en-GB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2</Pages>
  <Words>299</Words>
  <Characters>1705</Characters>
  <Application>Microsoft Office Outlook</Application>
  <DocSecurity>0</DocSecurity>
  <Lines>0</Lines>
  <Paragraphs>0</Paragraphs>
  <ScaleCrop>false</ScaleCrop>
  <Company>NONE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subject/>
  <dc:creator>MF</dc:creator>
  <cp:keywords/>
  <dc:description/>
  <cp:lastModifiedBy>Windows</cp:lastModifiedBy>
  <cp:revision>12</cp:revision>
  <cp:lastPrinted>2015-02-19T11:41:00Z</cp:lastPrinted>
  <dcterms:created xsi:type="dcterms:W3CDTF">2015-02-18T18:54:00Z</dcterms:created>
  <dcterms:modified xsi:type="dcterms:W3CDTF">2018-02-23T08:04:00Z</dcterms:modified>
</cp:coreProperties>
</file>